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3FC38" w14:textId="6550468B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974904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974904">
        <w:rPr>
          <w:rFonts w:ascii="Corbel" w:hAnsi="Corbel"/>
          <w:bCs/>
          <w:i/>
        </w:rPr>
        <w:t>25</w:t>
      </w:r>
    </w:p>
    <w:p w14:paraId="4B8FC28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601CDEE" w14:textId="60CC50A7" w:rsidR="0085747A" w:rsidRPr="009C54AE" w:rsidRDefault="0071620A" w:rsidP="008F689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B03A7">
        <w:rPr>
          <w:rFonts w:ascii="Corbel" w:hAnsi="Corbel"/>
          <w:i/>
          <w:smallCaps/>
          <w:sz w:val="24"/>
          <w:szCs w:val="24"/>
        </w:rPr>
        <w:t>20</w:t>
      </w:r>
      <w:r w:rsidR="008F689E">
        <w:rPr>
          <w:rFonts w:ascii="Corbel" w:hAnsi="Corbel"/>
          <w:i/>
          <w:smallCaps/>
          <w:sz w:val="24"/>
          <w:szCs w:val="24"/>
        </w:rPr>
        <w:t>26</w:t>
      </w:r>
      <w:r w:rsidR="006B03A7">
        <w:rPr>
          <w:rFonts w:ascii="Corbel" w:hAnsi="Corbel"/>
          <w:i/>
          <w:smallCaps/>
          <w:sz w:val="24"/>
          <w:szCs w:val="24"/>
        </w:rPr>
        <w:t>-202</w:t>
      </w:r>
      <w:r w:rsidR="008F689E">
        <w:rPr>
          <w:rFonts w:ascii="Corbel" w:hAnsi="Corbel"/>
          <w:i/>
          <w:smallCaps/>
          <w:sz w:val="24"/>
          <w:szCs w:val="24"/>
        </w:rPr>
        <w:t>9</w:t>
      </w:r>
    </w:p>
    <w:p w14:paraId="2E45F1D6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C5B786E" w14:textId="359973A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6A3390">
        <w:rPr>
          <w:rFonts w:ascii="Corbel" w:hAnsi="Corbel"/>
          <w:sz w:val="20"/>
          <w:szCs w:val="20"/>
        </w:rPr>
        <w:t>202</w:t>
      </w:r>
      <w:r w:rsidR="008F689E">
        <w:rPr>
          <w:rFonts w:ascii="Corbel" w:hAnsi="Corbel"/>
          <w:sz w:val="20"/>
          <w:szCs w:val="20"/>
        </w:rPr>
        <w:t>8</w:t>
      </w:r>
      <w:r w:rsidR="006A3390">
        <w:rPr>
          <w:rFonts w:ascii="Corbel" w:hAnsi="Corbel"/>
          <w:sz w:val="20"/>
          <w:szCs w:val="20"/>
        </w:rPr>
        <w:t>/202</w:t>
      </w:r>
      <w:r w:rsidR="008F689E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14:paraId="6C27FE0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54A671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257E706" w14:textId="77777777" w:rsidTr="00885AD1">
        <w:tc>
          <w:tcPr>
            <w:tcW w:w="2694" w:type="dxa"/>
            <w:vAlign w:val="center"/>
          </w:tcPr>
          <w:p w14:paraId="22615E2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C66E47A" w14:textId="77777777" w:rsidR="0085747A" w:rsidRPr="00885AD1" w:rsidRDefault="0087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85AD1">
              <w:rPr>
                <w:rFonts w:ascii="Corbel" w:hAnsi="Corbel"/>
                <w:sz w:val="24"/>
                <w:szCs w:val="24"/>
              </w:rPr>
              <w:t>Negocjacje i mediacje w pracy opiekuńczo-wychowawczej</w:t>
            </w:r>
          </w:p>
        </w:tc>
      </w:tr>
      <w:tr w:rsidR="0085747A" w:rsidRPr="009C54AE" w14:paraId="2FC8C972" w14:textId="77777777" w:rsidTr="00885AD1">
        <w:tc>
          <w:tcPr>
            <w:tcW w:w="2694" w:type="dxa"/>
            <w:vAlign w:val="center"/>
          </w:tcPr>
          <w:p w14:paraId="6146AEB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FA88A26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BE596D5" w14:textId="77777777" w:rsidTr="00885AD1">
        <w:tc>
          <w:tcPr>
            <w:tcW w:w="2694" w:type="dxa"/>
            <w:vAlign w:val="center"/>
          </w:tcPr>
          <w:p w14:paraId="44E4D4C9" w14:textId="77777777" w:rsidR="0085747A" w:rsidRPr="009C54AE" w:rsidRDefault="00BC3BF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9C3E99B" w14:textId="1ECD087B" w:rsidR="0085747A" w:rsidRPr="006B03A7" w:rsidRDefault="006B03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B03A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061A0C7B" w14:textId="77777777" w:rsidTr="00885AD1">
        <w:tc>
          <w:tcPr>
            <w:tcW w:w="2694" w:type="dxa"/>
            <w:vAlign w:val="center"/>
          </w:tcPr>
          <w:p w14:paraId="01D833B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E4487C9" w14:textId="77777777" w:rsidR="0085747A" w:rsidRPr="009C54AE" w:rsidRDefault="003B4F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85AD1" w:rsidRPr="009C54AE" w14:paraId="7FC032A5" w14:textId="77777777" w:rsidTr="00885AD1">
        <w:tc>
          <w:tcPr>
            <w:tcW w:w="2694" w:type="dxa"/>
            <w:vAlign w:val="center"/>
          </w:tcPr>
          <w:p w14:paraId="305D88BA" w14:textId="77777777" w:rsidR="00885AD1" w:rsidRPr="009C54AE" w:rsidRDefault="00885AD1" w:rsidP="00885A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F530A56" w14:textId="77777777" w:rsidR="00885AD1" w:rsidRPr="00885AD1" w:rsidRDefault="00885AD1" w:rsidP="00885A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5AD1"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5747A" w:rsidRPr="009C54AE" w14:paraId="55C396A4" w14:textId="77777777" w:rsidTr="00885AD1">
        <w:tc>
          <w:tcPr>
            <w:tcW w:w="2694" w:type="dxa"/>
            <w:vAlign w:val="center"/>
          </w:tcPr>
          <w:p w14:paraId="0B63E6FF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2A16C47" w14:textId="77777777" w:rsidR="0085747A" w:rsidRPr="00F10AA0" w:rsidRDefault="00F10A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14:paraId="00561D14" w14:textId="77777777" w:rsidTr="00885AD1">
        <w:tc>
          <w:tcPr>
            <w:tcW w:w="2694" w:type="dxa"/>
            <w:vAlign w:val="center"/>
          </w:tcPr>
          <w:p w14:paraId="4B76E9E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F8BC22" w14:textId="77777777" w:rsidR="0085747A" w:rsidRPr="009C54AE" w:rsidRDefault="0087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15134F50" w14:textId="77777777" w:rsidTr="00885AD1">
        <w:tc>
          <w:tcPr>
            <w:tcW w:w="2694" w:type="dxa"/>
            <w:vAlign w:val="center"/>
          </w:tcPr>
          <w:p w14:paraId="02A628A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71BAAD" w14:textId="66B4EADC" w:rsidR="0085747A" w:rsidRPr="009C54AE" w:rsidRDefault="00581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3B4FF3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B03A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616F5F86" w14:textId="77777777" w:rsidTr="00885AD1">
        <w:tc>
          <w:tcPr>
            <w:tcW w:w="2694" w:type="dxa"/>
            <w:vAlign w:val="center"/>
          </w:tcPr>
          <w:p w14:paraId="20D666C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C31113E" w14:textId="77777777" w:rsidR="0085747A" w:rsidRPr="009C54AE" w:rsidRDefault="007F62B4" w:rsidP="00885A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77C22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885AD1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885AD1">
              <w:rPr>
                <w:rFonts w:ascii="Corbel" w:hAnsi="Corbel"/>
                <w:b w:val="0"/>
                <w:sz w:val="24"/>
                <w:szCs w:val="24"/>
              </w:rPr>
              <w:t xml:space="preserve">5.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</w:p>
        </w:tc>
      </w:tr>
      <w:tr w:rsidR="0085747A" w:rsidRPr="009C54AE" w14:paraId="0FE8B0BE" w14:textId="77777777" w:rsidTr="00885AD1">
        <w:tc>
          <w:tcPr>
            <w:tcW w:w="2694" w:type="dxa"/>
            <w:vAlign w:val="center"/>
          </w:tcPr>
          <w:p w14:paraId="08B076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4AC453A" w14:textId="77777777" w:rsidR="0085747A" w:rsidRPr="009C54AE" w:rsidRDefault="0087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4FB6D169" w14:textId="77777777" w:rsidTr="00885AD1">
        <w:tc>
          <w:tcPr>
            <w:tcW w:w="2694" w:type="dxa"/>
            <w:vAlign w:val="center"/>
          </w:tcPr>
          <w:p w14:paraId="6CD1277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EE2D94B" w14:textId="77777777" w:rsidR="00923D7D" w:rsidRPr="009C54AE" w:rsidRDefault="00DA4E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5337FD8" w14:textId="77777777" w:rsidTr="00885AD1">
        <w:tc>
          <w:tcPr>
            <w:tcW w:w="2694" w:type="dxa"/>
            <w:vAlign w:val="center"/>
          </w:tcPr>
          <w:p w14:paraId="338C87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13EE713" w14:textId="77777777" w:rsidR="0085747A" w:rsidRPr="009C54AE" w:rsidRDefault="007C63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E63BD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877C22">
              <w:rPr>
                <w:rFonts w:ascii="Corbel" w:hAnsi="Corbel"/>
                <w:b w:val="0"/>
                <w:sz w:val="24"/>
                <w:szCs w:val="24"/>
              </w:rPr>
              <w:t>Magda Urbańska</w:t>
            </w:r>
          </w:p>
        </w:tc>
      </w:tr>
      <w:tr w:rsidR="0085747A" w:rsidRPr="009C54AE" w14:paraId="1B14BF69" w14:textId="77777777" w:rsidTr="00885AD1">
        <w:tc>
          <w:tcPr>
            <w:tcW w:w="2694" w:type="dxa"/>
            <w:vAlign w:val="center"/>
          </w:tcPr>
          <w:p w14:paraId="33BC674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D3A2A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5FFDC9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3BE3E3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466522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46B3BA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D5CA84F" w14:textId="77777777" w:rsidTr="00A05D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FA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458A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08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AC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7CC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7C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E9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24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627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F8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D52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F7744ED" w14:textId="77777777" w:rsidTr="00A05D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BD8E" w14:textId="77777777" w:rsidR="00015B8F" w:rsidRPr="009C54AE" w:rsidRDefault="00877C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EF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09F9" w14:textId="77777777" w:rsidR="00015B8F" w:rsidRPr="009C54AE" w:rsidRDefault="005814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83C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44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F7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2F6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B53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E1E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B867" w14:textId="77777777" w:rsidR="00015B8F" w:rsidRPr="009C54AE" w:rsidRDefault="00877C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D9BF52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319278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70DFC4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E94C76E" w14:textId="77777777" w:rsidR="0085747A" w:rsidRPr="00DA4EBE" w:rsidRDefault="00885AD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982903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885AD1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DA4EBE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7CB375F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BC074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338D85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61C9135C" w14:textId="77777777" w:rsidR="009C54AE" w:rsidRPr="007C6392" w:rsidRDefault="007C6392" w:rsidP="007C6392">
      <w:pPr>
        <w:ind w:left="709"/>
        <w:rPr>
          <w:rFonts w:ascii="Corbel" w:hAnsi="Corbel"/>
          <w:sz w:val="24"/>
          <w:szCs w:val="24"/>
        </w:rPr>
      </w:pPr>
      <w:r w:rsidRPr="007C6392">
        <w:rPr>
          <w:rFonts w:ascii="Corbel" w:hAnsi="Corbel"/>
          <w:sz w:val="24"/>
          <w:szCs w:val="24"/>
        </w:rPr>
        <w:t>zaliczenie z oceną</w:t>
      </w:r>
    </w:p>
    <w:p w14:paraId="79F8ADE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35407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55B6BD3" w14:textId="77777777" w:rsidTr="00745302">
        <w:tc>
          <w:tcPr>
            <w:tcW w:w="9670" w:type="dxa"/>
          </w:tcPr>
          <w:p w14:paraId="19F67696" w14:textId="77777777" w:rsidR="0085747A" w:rsidRPr="009C54AE" w:rsidRDefault="0067278F" w:rsidP="00885AD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z zakresu komunikacji interpersonalnej.</w:t>
            </w:r>
          </w:p>
          <w:p w14:paraId="1F30272B" w14:textId="77777777" w:rsidR="0085747A" w:rsidRPr="009C54AE" w:rsidRDefault="0085747A" w:rsidP="00885AD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F4430E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14F10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C703F3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34E88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DC8956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4668A040" w14:textId="77777777" w:rsidTr="00A05D6A">
        <w:tc>
          <w:tcPr>
            <w:tcW w:w="844" w:type="dxa"/>
            <w:vAlign w:val="center"/>
          </w:tcPr>
          <w:p w14:paraId="6319340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58EE3B5F" w14:textId="77777777" w:rsidR="0085747A" w:rsidRPr="009C54AE" w:rsidRDefault="006727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 xml:space="preserve"> teoretyczną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 xml:space="preserve">dotyczącą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negocjacji i mediacji 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 xml:space="preserve">oraz ich stosowania </w:t>
            </w:r>
            <w:r>
              <w:rPr>
                <w:rFonts w:ascii="Corbel" w:hAnsi="Corbel"/>
                <w:b w:val="0"/>
                <w:sz w:val="24"/>
                <w:szCs w:val="24"/>
              </w:rPr>
              <w:t>w pracy opiekuńczo-wychowawczej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1F989F27" w14:textId="77777777" w:rsidTr="00A05D6A">
        <w:tc>
          <w:tcPr>
            <w:tcW w:w="844" w:type="dxa"/>
            <w:vAlign w:val="center"/>
          </w:tcPr>
          <w:p w14:paraId="36D890F1" w14:textId="77777777" w:rsidR="0085747A" w:rsidRPr="009C54AE" w:rsidRDefault="0055327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2D3D314A" w14:textId="77777777" w:rsidR="0085747A" w:rsidRPr="009C54AE" w:rsidRDefault="002400B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Rozwinięcie umiejętności praktycznych w zakresie negocjacji i mediacji w różnych obszarach i kontekstach pracy opiekuńczo-wychowawczej, zgodnie z zasadami i normami etycznymi.</w:t>
            </w:r>
          </w:p>
        </w:tc>
      </w:tr>
    </w:tbl>
    <w:p w14:paraId="3D1E68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2A154B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23CA57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D808DB" w:rsidRPr="009C54AE" w14:paraId="48BDEE1D" w14:textId="77777777" w:rsidTr="0071620A">
        <w:tc>
          <w:tcPr>
            <w:tcW w:w="1701" w:type="dxa"/>
            <w:vAlign w:val="center"/>
          </w:tcPr>
          <w:p w14:paraId="3BA5632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2DAD372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2FEEA04B" w14:textId="77777777" w:rsidR="003B4FF3" w:rsidRDefault="003B4FF3" w:rsidP="003B4F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883BF4" w14:textId="77777777" w:rsidR="003B4FF3" w:rsidRPr="009C54AE" w:rsidRDefault="003B4FF3" w:rsidP="003B4F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14:paraId="3570F04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808DB" w:rsidRPr="009C54AE" w14:paraId="4335EACE" w14:textId="77777777" w:rsidTr="005E6E85">
        <w:tc>
          <w:tcPr>
            <w:tcW w:w="1701" w:type="dxa"/>
          </w:tcPr>
          <w:p w14:paraId="3964BC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8903A88" w14:textId="77777777" w:rsidR="0085747A" w:rsidRPr="009C54AE" w:rsidRDefault="00317235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uczestników procesów negocjacyjnych i mediacyjnych i ich zróżnicowania ze względu na rodzaj potrzeb np. opiekuńczych, wychowawczych, terapeutycznych</w:t>
            </w:r>
            <w:r w:rsidR="0039520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0022697F" w14:textId="77777777" w:rsidR="0085747A" w:rsidRPr="009C54AE" w:rsidRDefault="001226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877C22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D808DB" w:rsidRPr="009C54AE" w14:paraId="0111AF12" w14:textId="77777777" w:rsidTr="005E6E85">
        <w:tc>
          <w:tcPr>
            <w:tcW w:w="1701" w:type="dxa"/>
          </w:tcPr>
          <w:p w14:paraId="067DA72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D8120AA" w14:textId="77777777" w:rsidR="0085747A" w:rsidRPr="009C54AE" w:rsidRDefault="00317235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mechanizmy komunikacji interpersonalnej oraz </w:t>
            </w:r>
            <w:r w:rsidR="00D808DB">
              <w:rPr>
                <w:rFonts w:ascii="Corbel" w:hAnsi="Corbel"/>
                <w:b w:val="0"/>
                <w:smallCaps w:val="0"/>
                <w:szCs w:val="24"/>
              </w:rPr>
              <w:t>wyjaśni</w:t>
            </w:r>
            <w:r w:rsidR="00AC7E0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prawidłowości i czynniki </w:t>
            </w:r>
            <w:r w:rsidR="00AC7E07">
              <w:rPr>
                <w:rFonts w:ascii="Corbel" w:hAnsi="Corbel"/>
                <w:b w:val="0"/>
                <w:smallCaps w:val="0"/>
                <w:szCs w:val="24"/>
              </w:rPr>
              <w:t xml:space="preserve">ją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zakłócające w </w:t>
            </w:r>
            <w:r w:rsidR="00D808DB">
              <w:rPr>
                <w:rFonts w:ascii="Corbel" w:hAnsi="Corbel"/>
                <w:b w:val="0"/>
                <w:smallCaps w:val="0"/>
                <w:szCs w:val="24"/>
              </w:rPr>
              <w:t xml:space="preserve">procesie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negocjacji i mediacji</w:t>
            </w:r>
            <w:r w:rsidR="0039520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7DCEC969" w14:textId="77777777" w:rsidR="0085747A" w:rsidRPr="009C54AE" w:rsidRDefault="001226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877C22"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</w:tr>
      <w:tr w:rsidR="00D808DB" w:rsidRPr="009C54AE" w14:paraId="07F63DAE" w14:textId="77777777" w:rsidTr="005E6E85">
        <w:tc>
          <w:tcPr>
            <w:tcW w:w="1701" w:type="dxa"/>
          </w:tcPr>
          <w:p w14:paraId="1E75E4A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F374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BD1034E" w14:textId="77777777" w:rsidR="0085747A" w:rsidRPr="009C54AE" w:rsidRDefault="00AC7E07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Prawidłowo zastosuje zasady i normy etyczne w </w:t>
            </w:r>
            <w:r w:rsidR="00D808DB">
              <w:rPr>
                <w:rFonts w:ascii="Corbel" w:hAnsi="Corbel"/>
                <w:b w:val="0"/>
                <w:smallCaps w:val="0"/>
                <w:szCs w:val="24"/>
              </w:rPr>
              <w:t xml:space="preserve">podejmowanych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działaniach negocjacyjnych i </w:t>
            </w:r>
            <w:r w:rsidR="00D808DB">
              <w:rPr>
                <w:rFonts w:ascii="Corbel" w:hAnsi="Corbel"/>
                <w:b w:val="0"/>
                <w:smallCaps w:val="0"/>
                <w:szCs w:val="24"/>
              </w:rPr>
              <w:t>mediacyjnych, zidentyfikuje dylematy etyczne i skutki podejmowanych działań pedagogicznych w kontekście negocjacji i mediacji</w:t>
            </w:r>
            <w:r w:rsidR="0039520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0C788E42" w14:textId="77777777" w:rsidR="0085747A" w:rsidRPr="009C54AE" w:rsidRDefault="00884C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877C22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D808DB" w:rsidRPr="009C54AE" w14:paraId="101F39D4" w14:textId="77777777" w:rsidTr="005E6E85">
        <w:tc>
          <w:tcPr>
            <w:tcW w:w="1701" w:type="dxa"/>
          </w:tcPr>
          <w:p w14:paraId="0CA8E0D1" w14:textId="77777777" w:rsidR="00561D3B" w:rsidRPr="009C54AE" w:rsidRDefault="002F37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5C56E48" w14:textId="77777777" w:rsidR="00561D3B" w:rsidRPr="009C54AE" w:rsidRDefault="00395207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Zanalizuje i zinterpretuje własne działania podejmowane w procesie negocjacji i mediacji, wskaże obszary wymagające zmian oraz podejmie działania na rzecz własnego rozwoju i rozwoju innych uczestników negocjacji i mediacji.</w:t>
            </w:r>
          </w:p>
        </w:tc>
        <w:tc>
          <w:tcPr>
            <w:tcW w:w="1873" w:type="dxa"/>
          </w:tcPr>
          <w:p w14:paraId="422492C4" w14:textId="77777777" w:rsidR="00561D3B" w:rsidRPr="009C54AE" w:rsidRDefault="00884C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877C22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877C2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D808DB" w:rsidRPr="009C54AE" w14:paraId="1D6BFD4B" w14:textId="77777777" w:rsidTr="005E6E85">
        <w:tc>
          <w:tcPr>
            <w:tcW w:w="1701" w:type="dxa"/>
          </w:tcPr>
          <w:p w14:paraId="18FA3E94" w14:textId="77777777" w:rsidR="00877C22" w:rsidRDefault="00877C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33F6EF5" w14:textId="77777777" w:rsidR="00877C22" w:rsidRPr="009C54AE" w:rsidRDefault="00395207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Krytycznie oceni poziom swojej wiedzy i umiejętności w zakresie negocjacji i mediacji oraz </w:t>
            </w:r>
            <w:r w:rsidR="006810FB">
              <w:rPr>
                <w:rFonts w:ascii="Corbel" w:hAnsi="Corbel"/>
                <w:b w:val="0"/>
                <w:smallCaps w:val="0"/>
                <w:szCs w:val="24"/>
              </w:rPr>
              <w:t>motywacji do samokształcenia i samorozwoju.</w:t>
            </w:r>
          </w:p>
        </w:tc>
        <w:tc>
          <w:tcPr>
            <w:tcW w:w="1873" w:type="dxa"/>
          </w:tcPr>
          <w:p w14:paraId="439099E0" w14:textId="77777777" w:rsidR="00877C22" w:rsidRDefault="00877C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2E0F4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1831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A28FC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75CD35" w14:textId="77777777" w:rsidR="00877C22" w:rsidRDefault="00877C22" w:rsidP="00877C22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C6392">
        <w:rPr>
          <w:rFonts w:ascii="Corbel" w:hAnsi="Corbel"/>
          <w:sz w:val="24"/>
          <w:szCs w:val="24"/>
        </w:rPr>
        <w:t>Problematyka ćwiczeń audytoryjnych</w:t>
      </w:r>
    </w:p>
    <w:p w14:paraId="7F4E5A91" w14:textId="77777777" w:rsidR="007C6392" w:rsidRPr="007C6392" w:rsidRDefault="007C6392" w:rsidP="007C639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77C22" w:rsidRPr="009C54AE" w14:paraId="12F9D312" w14:textId="77777777" w:rsidTr="00F81DEA">
        <w:tc>
          <w:tcPr>
            <w:tcW w:w="9520" w:type="dxa"/>
          </w:tcPr>
          <w:p w14:paraId="7BF57797" w14:textId="77777777" w:rsidR="00877C22" w:rsidRPr="009C54AE" w:rsidRDefault="00877C22" w:rsidP="00F81DE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77C22" w:rsidRPr="009C54AE" w14:paraId="7CABA4A4" w14:textId="77777777" w:rsidTr="00F81DEA">
        <w:tc>
          <w:tcPr>
            <w:tcW w:w="9520" w:type="dxa"/>
          </w:tcPr>
          <w:p w14:paraId="15230CB8" w14:textId="77777777" w:rsidR="00877C22" w:rsidRPr="009C54AE" w:rsidRDefault="0045635C" w:rsidP="00961A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 – pojęcie konfliktu, podłoż</w:t>
            </w:r>
            <w:r w:rsidR="00961A9E">
              <w:rPr>
                <w:rFonts w:ascii="Corbel" w:hAnsi="Corbel"/>
                <w:sz w:val="24"/>
                <w:szCs w:val="24"/>
              </w:rPr>
              <w:t>e, rodzaje i skutki konfliktów.</w:t>
            </w:r>
          </w:p>
        </w:tc>
      </w:tr>
      <w:tr w:rsidR="0045635C" w:rsidRPr="009C54AE" w14:paraId="7F225BF0" w14:textId="77777777" w:rsidTr="00F81DEA">
        <w:tc>
          <w:tcPr>
            <w:tcW w:w="9520" w:type="dxa"/>
          </w:tcPr>
          <w:p w14:paraId="5FD81173" w14:textId="77777777" w:rsidR="0045635C" w:rsidRDefault="00961A9E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Polubowne formy rozwiązywania konfliktów (ADR).</w:t>
            </w:r>
          </w:p>
        </w:tc>
      </w:tr>
      <w:tr w:rsidR="00877C22" w:rsidRPr="009C54AE" w14:paraId="55C34FF9" w14:textId="77777777" w:rsidTr="00F81DEA">
        <w:tc>
          <w:tcPr>
            <w:tcW w:w="9520" w:type="dxa"/>
          </w:tcPr>
          <w:p w14:paraId="642E0D5B" w14:textId="77777777" w:rsidR="00877C22" w:rsidRPr="009C54AE" w:rsidRDefault="00961A9E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komunikacji w sytuacji konfliktu</w:t>
            </w:r>
            <w:r w:rsidR="0045635C">
              <w:rPr>
                <w:rFonts w:ascii="Corbel" w:hAnsi="Corbel"/>
                <w:sz w:val="24"/>
                <w:szCs w:val="24"/>
              </w:rPr>
              <w:t xml:space="preserve"> – komunikacja werbalna i niewerbalna, aktywne słuchanie, problemy komunikacyjne</w:t>
            </w:r>
            <w:r>
              <w:rPr>
                <w:rFonts w:ascii="Corbel" w:hAnsi="Corbel"/>
                <w:sz w:val="24"/>
                <w:szCs w:val="24"/>
              </w:rPr>
              <w:t>, klimat porozumiewania się</w:t>
            </w:r>
            <w:r w:rsidR="00962A6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5635C" w:rsidRPr="009C54AE" w14:paraId="67369E69" w14:textId="77777777" w:rsidTr="00F81DEA">
        <w:tc>
          <w:tcPr>
            <w:tcW w:w="9520" w:type="dxa"/>
          </w:tcPr>
          <w:p w14:paraId="40DFDD39" w14:textId="77777777" w:rsidR="0045635C" w:rsidRDefault="00961A9E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Negocjacje – istota, strategie i techniki negocjacyjne</w:t>
            </w:r>
            <w:r w:rsidR="00962A6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77C22" w:rsidRPr="009C54AE" w14:paraId="71C79DE1" w14:textId="77777777" w:rsidTr="00F81DEA">
        <w:tc>
          <w:tcPr>
            <w:tcW w:w="9520" w:type="dxa"/>
          </w:tcPr>
          <w:p w14:paraId="3567FFA8" w14:textId="77777777" w:rsidR="00877C22" w:rsidRPr="009C54AE" w:rsidRDefault="00961A9E" w:rsidP="00962A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 Mediacja – pojęcie i cele mediacji, rodzaje i zasady mediacji, uczestnic</w:t>
            </w:r>
            <w:r w:rsidR="00AB04B6">
              <w:rPr>
                <w:rFonts w:ascii="Corbel" w:hAnsi="Corbel"/>
                <w:sz w:val="24"/>
                <w:szCs w:val="24"/>
              </w:rPr>
              <w:t>y mediacji, przedmiot ustaleń</w:t>
            </w:r>
            <w:r w:rsidR="00962A69">
              <w:rPr>
                <w:rFonts w:ascii="Corbel" w:hAnsi="Corbel"/>
                <w:sz w:val="24"/>
                <w:szCs w:val="24"/>
              </w:rPr>
              <w:t>, rol</w:t>
            </w:r>
            <w:r w:rsidR="008A7C72">
              <w:rPr>
                <w:rFonts w:ascii="Corbel" w:hAnsi="Corbel"/>
                <w:sz w:val="24"/>
                <w:szCs w:val="24"/>
              </w:rPr>
              <w:t>a mediatora, zasady etyczne w mediacji.</w:t>
            </w:r>
          </w:p>
        </w:tc>
      </w:tr>
      <w:tr w:rsidR="00962A69" w:rsidRPr="009C54AE" w14:paraId="4061619C" w14:textId="77777777" w:rsidTr="00F81DEA">
        <w:tc>
          <w:tcPr>
            <w:tcW w:w="9520" w:type="dxa"/>
          </w:tcPr>
          <w:p w14:paraId="1200B661" w14:textId="77777777" w:rsidR="00962A69" w:rsidRDefault="00962A69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Procedura mediacyjna </w:t>
            </w:r>
            <w:r w:rsidR="00902FFD">
              <w:rPr>
                <w:rFonts w:ascii="Corbel" w:hAnsi="Corbel"/>
                <w:sz w:val="24"/>
                <w:szCs w:val="24"/>
              </w:rPr>
              <w:t>- symulacja studium</w:t>
            </w:r>
            <w:r>
              <w:rPr>
                <w:rFonts w:ascii="Corbel" w:hAnsi="Corbel"/>
                <w:sz w:val="24"/>
                <w:szCs w:val="24"/>
              </w:rPr>
              <w:t xml:space="preserve"> przypadku.</w:t>
            </w:r>
          </w:p>
        </w:tc>
      </w:tr>
      <w:tr w:rsidR="00962A69" w:rsidRPr="009C54AE" w14:paraId="2514EF80" w14:textId="77777777" w:rsidTr="00F81DEA">
        <w:tc>
          <w:tcPr>
            <w:tcW w:w="9520" w:type="dxa"/>
          </w:tcPr>
          <w:p w14:paraId="72EA6440" w14:textId="77777777" w:rsidR="00962A69" w:rsidRPr="009C54AE" w:rsidRDefault="00962A69" w:rsidP="00962A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Negocjacje i mediacje w środowisku </w:t>
            </w:r>
            <w:r w:rsidR="00226049">
              <w:rPr>
                <w:rFonts w:ascii="Corbel" w:hAnsi="Corbel"/>
                <w:sz w:val="24"/>
                <w:szCs w:val="24"/>
              </w:rPr>
              <w:t>oświatowym w sytuacji konfliktu w szkole</w:t>
            </w:r>
            <w:r>
              <w:rPr>
                <w:rFonts w:ascii="Corbel" w:hAnsi="Corbel"/>
                <w:sz w:val="24"/>
                <w:szCs w:val="24"/>
              </w:rPr>
              <w:t xml:space="preserve"> - mediacje szkolne, mediacje rówieśnicze.</w:t>
            </w:r>
          </w:p>
        </w:tc>
      </w:tr>
      <w:tr w:rsidR="00962A69" w:rsidRPr="009C54AE" w14:paraId="177F44EC" w14:textId="77777777" w:rsidTr="00F81DEA">
        <w:tc>
          <w:tcPr>
            <w:tcW w:w="9520" w:type="dxa"/>
          </w:tcPr>
          <w:p w14:paraId="2F34CBE8" w14:textId="77777777" w:rsidR="00962A69" w:rsidRPr="009C54AE" w:rsidRDefault="00962A69" w:rsidP="00962A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Organizacja </w:t>
            </w:r>
            <w:r w:rsidR="00D93D62">
              <w:rPr>
                <w:rFonts w:ascii="Corbel" w:hAnsi="Corbel"/>
                <w:sz w:val="24"/>
                <w:szCs w:val="24"/>
              </w:rPr>
              <w:t>procesu mediacji szkolnych i mediacji rówieśniczych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62A69" w:rsidRPr="009C54AE" w14:paraId="42DDF288" w14:textId="77777777" w:rsidTr="00F81DEA">
        <w:tc>
          <w:tcPr>
            <w:tcW w:w="9520" w:type="dxa"/>
          </w:tcPr>
          <w:p w14:paraId="0883C9B6" w14:textId="77777777" w:rsidR="00962A69" w:rsidRDefault="008A7C72" w:rsidP="00962A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Mediator</w:t>
            </w:r>
            <w:r w:rsidR="00743D6E">
              <w:rPr>
                <w:rFonts w:ascii="Corbel" w:hAnsi="Corbel"/>
                <w:sz w:val="24"/>
                <w:szCs w:val="24"/>
              </w:rPr>
              <w:t xml:space="preserve"> w przestrzeni szkoły.</w:t>
            </w:r>
          </w:p>
        </w:tc>
      </w:tr>
      <w:tr w:rsidR="001B230A" w:rsidRPr="009C54AE" w14:paraId="4C3711D2" w14:textId="77777777" w:rsidTr="00F81DEA">
        <w:tc>
          <w:tcPr>
            <w:tcW w:w="9520" w:type="dxa"/>
          </w:tcPr>
          <w:p w14:paraId="57AE13B6" w14:textId="77777777" w:rsidR="001B230A" w:rsidRDefault="00D93D62" w:rsidP="001B230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="001B230A">
              <w:rPr>
                <w:rFonts w:ascii="Corbel" w:hAnsi="Corbel"/>
                <w:sz w:val="24"/>
                <w:szCs w:val="24"/>
              </w:rPr>
              <w:t>ediacje w sprawach osób nieletnich</w:t>
            </w:r>
            <w:r>
              <w:rPr>
                <w:rFonts w:ascii="Corbel" w:hAnsi="Corbel"/>
                <w:sz w:val="24"/>
                <w:szCs w:val="24"/>
              </w:rPr>
              <w:t xml:space="preserve"> – idea sprawiedliwości naprawczej, wychowawcze aspekty mediacji w sprawach osób nieletnich.</w:t>
            </w:r>
          </w:p>
        </w:tc>
      </w:tr>
      <w:tr w:rsidR="001B230A" w:rsidRPr="009C54AE" w14:paraId="3CD8DE62" w14:textId="77777777" w:rsidTr="00F81DEA">
        <w:tc>
          <w:tcPr>
            <w:tcW w:w="9520" w:type="dxa"/>
          </w:tcPr>
          <w:p w14:paraId="77B383EC" w14:textId="77777777" w:rsidR="001B230A" w:rsidRDefault="001B230A" w:rsidP="001B230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Mediacje w sprawach karnych.</w:t>
            </w:r>
          </w:p>
        </w:tc>
      </w:tr>
      <w:tr w:rsidR="001B230A" w:rsidRPr="009C54AE" w14:paraId="0F4D4BF7" w14:textId="77777777" w:rsidTr="00F81DEA">
        <w:tc>
          <w:tcPr>
            <w:tcW w:w="9520" w:type="dxa"/>
          </w:tcPr>
          <w:p w14:paraId="66D833EF" w14:textId="77777777" w:rsidR="001B230A" w:rsidRDefault="001B230A" w:rsidP="00D93D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Negocjacje i</w:t>
            </w:r>
            <w:r w:rsidR="00D93D62">
              <w:rPr>
                <w:rFonts w:ascii="Corbel" w:hAnsi="Corbel"/>
                <w:sz w:val="24"/>
                <w:szCs w:val="24"/>
              </w:rPr>
              <w:t xml:space="preserve"> mediacje w sprawach rodzinnych.</w:t>
            </w:r>
          </w:p>
        </w:tc>
      </w:tr>
      <w:tr w:rsidR="00743D6E" w:rsidRPr="009C54AE" w14:paraId="697C3CF9" w14:textId="77777777" w:rsidTr="00F81DEA">
        <w:tc>
          <w:tcPr>
            <w:tcW w:w="9520" w:type="dxa"/>
          </w:tcPr>
          <w:p w14:paraId="23680B0A" w14:textId="77777777" w:rsidR="00743D6E" w:rsidRDefault="00743D6E" w:rsidP="008A7C7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Mediacje jako narzędzie wsparcia rodziny</w:t>
            </w:r>
            <w:r w:rsidR="00D93D62">
              <w:rPr>
                <w:rFonts w:ascii="Corbel" w:hAnsi="Corbel"/>
                <w:sz w:val="24"/>
                <w:szCs w:val="24"/>
              </w:rPr>
              <w:t xml:space="preserve"> w realizacji </w:t>
            </w:r>
            <w:r w:rsidR="008A7C72">
              <w:rPr>
                <w:rFonts w:ascii="Corbel" w:hAnsi="Corbel"/>
                <w:sz w:val="24"/>
                <w:szCs w:val="24"/>
              </w:rPr>
              <w:t>funkcji opiekuńczo-wychowawczej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43D6E" w:rsidRPr="009C54AE" w14:paraId="3E1C8B01" w14:textId="77777777" w:rsidTr="00F81DEA">
        <w:tc>
          <w:tcPr>
            <w:tcW w:w="9520" w:type="dxa"/>
          </w:tcPr>
          <w:p w14:paraId="5E3BFB17" w14:textId="77777777" w:rsidR="00743D6E" w:rsidRDefault="00743D6E" w:rsidP="00743D6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Negocjacje i mediacje w obszarze pomocy społecznej.</w:t>
            </w:r>
          </w:p>
        </w:tc>
      </w:tr>
      <w:tr w:rsidR="00743D6E" w:rsidRPr="009C54AE" w14:paraId="697C780F" w14:textId="77777777" w:rsidTr="00F81DEA">
        <w:tc>
          <w:tcPr>
            <w:tcW w:w="9520" w:type="dxa"/>
          </w:tcPr>
          <w:p w14:paraId="680D838C" w14:textId="77777777" w:rsidR="00743D6E" w:rsidRDefault="00226049" w:rsidP="00743D6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Dokumentacja mediacyjna </w:t>
            </w:r>
            <w:r w:rsidR="00743D6E">
              <w:rPr>
                <w:rFonts w:ascii="Corbel" w:hAnsi="Corbel"/>
                <w:sz w:val="24"/>
                <w:szCs w:val="24"/>
              </w:rPr>
              <w:t>– studium przypadku</w:t>
            </w:r>
          </w:p>
        </w:tc>
      </w:tr>
    </w:tbl>
    <w:p w14:paraId="6716CE5C" w14:textId="77777777" w:rsidR="00877C22" w:rsidRDefault="00877C22" w:rsidP="00877C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0F7836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277DF8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C810C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5391D27" w14:textId="77777777" w:rsidR="005D1A8E" w:rsidRDefault="005D1A8E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14:paraId="6B20401A" w14:textId="77777777" w:rsidR="0085747A" w:rsidRPr="005D1A8E" w:rsidRDefault="006810FB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5D1A8E">
        <w:rPr>
          <w:rFonts w:ascii="Corbel" w:hAnsi="Corbel"/>
          <w:b w:val="0"/>
          <w:bCs/>
          <w:smallCaps w:val="0"/>
          <w:szCs w:val="24"/>
        </w:rPr>
        <w:t xml:space="preserve">Elementy wykładu z prezentacją multimedialną, pogadanka, dyskusja problemowa, </w:t>
      </w:r>
      <w:r w:rsidR="002077E6" w:rsidRPr="005D1A8E">
        <w:rPr>
          <w:rFonts w:ascii="Corbel" w:hAnsi="Corbel"/>
          <w:b w:val="0"/>
          <w:bCs/>
          <w:smallCaps w:val="0"/>
          <w:szCs w:val="24"/>
        </w:rPr>
        <w:t xml:space="preserve">analiza przypadków, </w:t>
      </w:r>
      <w:r w:rsidRPr="005D1A8E">
        <w:rPr>
          <w:rFonts w:ascii="Corbel" w:hAnsi="Corbel"/>
          <w:b w:val="0"/>
          <w:bCs/>
          <w:smallCaps w:val="0"/>
          <w:szCs w:val="24"/>
        </w:rPr>
        <w:t>praca w grupach, analiza tekstów</w:t>
      </w:r>
      <w:r w:rsidR="00743D6E">
        <w:rPr>
          <w:rFonts w:ascii="Corbel" w:hAnsi="Corbel"/>
          <w:b w:val="0"/>
          <w:bCs/>
          <w:smallCaps w:val="0"/>
          <w:szCs w:val="24"/>
        </w:rPr>
        <w:t xml:space="preserve"> (dokumentów)</w:t>
      </w:r>
      <w:r w:rsidRPr="005D1A8E">
        <w:rPr>
          <w:rFonts w:ascii="Corbel" w:hAnsi="Corbel"/>
          <w:b w:val="0"/>
          <w:bCs/>
          <w:smallCaps w:val="0"/>
          <w:szCs w:val="24"/>
        </w:rPr>
        <w:t xml:space="preserve"> z dyskusją, analiza materiałów filmowych</w:t>
      </w:r>
      <w:r w:rsidR="00A71936">
        <w:rPr>
          <w:rFonts w:ascii="Corbel" w:hAnsi="Corbel"/>
          <w:b w:val="0"/>
          <w:bCs/>
          <w:smallCaps w:val="0"/>
          <w:szCs w:val="24"/>
        </w:rPr>
        <w:t>, gry symulacyjne.</w:t>
      </w:r>
    </w:p>
    <w:p w14:paraId="4F48049B" w14:textId="77777777" w:rsidR="00E21E7D" w:rsidRPr="006810FB" w:rsidRDefault="00153C41" w:rsidP="006810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6810FB" w:rsidRPr="006810FB">
        <w:rPr>
          <w:rFonts w:ascii="Corbel" w:hAnsi="Corbel"/>
          <w:smallCaps w:val="0"/>
          <w:szCs w:val="24"/>
        </w:rPr>
        <w:t xml:space="preserve"> 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18E57C29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6D9002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DE85234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14A673E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B924A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C1172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A21B3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8FBFED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66BD4A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1CA93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009AE56" w14:textId="77777777" w:rsidTr="006810FB">
        <w:tc>
          <w:tcPr>
            <w:tcW w:w="1962" w:type="dxa"/>
            <w:vAlign w:val="center"/>
          </w:tcPr>
          <w:p w14:paraId="737F736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B7A69D7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592B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223B450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6D41B5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229FE3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810FB" w:rsidRPr="009C54AE" w14:paraId="44581AF5" w14:textId="77777777" w:rsidTr="006810FB">
        <w:tc>
          <w:tcPr>
            <w:tcW w:w="1962" w:type="dxa"/>
            <w:vAlign w:val="center"/>
          </w:tcPr>
          <w:p w14:paraId="4E7201D7" w14:textId="77777777" w:rsidR="006810FB" w:rsidRPr="009C54AE" w:rsidRDefault="006810FB" w:rsidP="00681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441" w:type="dxa"/>
            <w:vAlign w:val="center"/>
          </w:tcPr>
          <w:p w14:paraId="06BD84D4" w14:textId="77777777" w:rsidR="006810FB" w:rsidRDefault="006810FB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5D1A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pisemna, obserwacja w trakcie zajęć</w:t>
            </w:r>
          </w:p>
        </w:tc>
        <w:tc>
          <w:tcPr>
            <w:tcW w:w="2117" w:type="dxa"/>
            <w:vAlign w:val="center"/>
          </w:tcPr>
          <w:p w14:paraId="2F9D65D3" w14:textId="77777777" w:rsidR="006810FB" w:rsidRPr="009C54AE" w:rsidRDefault="005D1A8E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7C6392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7C6392" w:rsidRPr="009C54AE" w14:paraId="1DDCC20F" w14:textId="77777777" w:rsidTr="006810FB">
        <w:tc>
          <w:tcPr>
            <w:tcW w:w="1962" w:type="dxa"/>
            <w:vAlign w:val="center"/>
          </w:tcPr>
          <w:p w14:paraId="030EF18A" w14:textId="77777777" w:rsidR="007C6392" w:rsidRPr="009C54AE" w:rsidRDefault="007C6392" w:rsidP="007C63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441" w:type="dxa"/>
            <w:vAlign w:val="center"/>
          </w:tcPr>
          <w:p w14:paraId="6F54E803" w14:textId="77777777" w:rsidR="007C6392" w:rsidRDefault="007C6392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pisemna, obserwacja w trakcie zajęć</w:t>
            </w:r>
          </w:p>
        </w:tc>
        <w:tc>
          <w:tcPr>
            <w:tcW w:w="2117" w:type="dxa"/>
            <w:vAlign w:val="center"/>
          </w:tcPr>
          <w:p w14:paraId="2755B3BB" w14:textId="77777777" w:rsidR="007C6392" w:rsidRPr="009C54AE" w:rsidRDefault="007C6392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C6392" w:rsidRPr="009C54AE" w14:paraId="7E6A2589" w14:textId="77777777" w:rsidTr="006810FB">
        <w:tc>
          <w:tcPr>
            <w:tcW w:w="1962" w:type="dxa"/>
            <w:vAlign w:val="center"/>
          </w:tcPr>
          <w:p w14:paraId="390D8AF9" w14:textId="77777777" w:rsidR="007C6392" w:rsidRPr="009C54AE" w:rsidRDefault="007C6392" w:rsidP="007C63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5441" w:type="dxa"/>
            <w:vAlign w:val="center"/>
          </w:tcPr>
          <w:p w14:paraId="57993DE9" w14:textId="77777777" w:rsidR="007C6392" w:rsidRDefault="007C6392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pisemna, obserwacja w trakcie zajęć</w:t>
            </w:r>
          </w:p>
        </w:tc>
        <w:tc>
          <w:tcPr>
            <w:tcW w:w="2117" w:type="dxa"/>
            <w:vAlign w:val="center"/>
          </w:tcPr>
          <w:p w14:paraId="2CE8EA1D" w14:textId="77777777" w:rsidR="007C6392" w:rsidRPr="009C54AE" w:rsidRDefault="007C6392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C6392" w:rsidRPr="009C54AE" w14:paraId="2BB51E03" w14:textId="77777777" w:rsidTr="006810FB">
        <w:tc>
          <w:tcPr>
            <w:tcW w:w="1962" w:type="dxa"/>
            <w:vAlign w:val="center"/>
          </w:tcPr>
          <w:p w14:paraId="492EF227" w14:textId="77777777" w:rsidR="007C6392" w:rsidRPr="009C54AE" w:rsidRDefault="007C6392" w:rsidP="007C63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EK_4</w:t>
            </w:r>
          </w:p>
        </w:tc>
        <w:tc>
          <w:tcPr>
            <w:tcW w:w="5441" w:type="dxa"/>
            <w:vAlign w:val="center"/>
          </w:tcPr>
          <w:p w14:paraId="290CA5E6" w14:textId="77777777" w:rsidR="007C6392" w:rsidRDefault="007C6392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Dyskusja, obserwacja w trakcie zajęć</w:t>
            </w:r>
          </w:p>
        </w:tc>
        <w:tc>
          <w:tcPr>
            <w:tcW w:w="2117" w:type="dxa"/>
            <w:vAlign w:val="center"/>
          </w:tcPr>
          <w:p w14:paraId="65453953" w14:textId="77777777" w:rsidR="007C6392" w:rsidRPr="009C54AE" w:rsidRDefault="007C6392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C6392" w:rsidRPr="009C54AE" w14:paraId="088CF8D5" w14:textId="77777777" w:rsidTr="006810FB">
        <w:tc>
          <w:tcPr>
            <w:tcW w:w="1962" w:type="dxa"/>
            <w:vAlign w:val="center"/>
          </w:tcPr>
          <w:p w14:paraId="5E4D3267" w14:textId="77777777" w:rsidR="007C6392" w:rsidRPr="009C54AE" w:rsidRDefault="007C6392" w:rsidP="007C63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EK_5</w:t>
            </w:r>
          </w:p>
        </w:tc>
        <w:tc>
          <w:tcPr>
            <w:tcW w:w="5441" w:type="dxa"/>
            <w:vAlign w:val="center"/>
          </w:tcPr>
          <w:p w14:paraId="5293870A" w14:textId="77777777" w:rsidR="007C6392" w:rsidRDefault="007C6392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Dyskusja, obserwacja w trakcie zajęć</w:t>
            </w:r>
          </w:p>
        </w:tc>
        <w:tc>
          <w:tcPr>
            <w:tcW w:w="2117" w:type="dxa"/>
            <w:vAlign w:val="center"/>
          </w:tcPr>
          <w:p w14:paraId="00B05A83" w14:textId="77777777" w:rsidR="007C6392" w:rsidRPr="009C54AE" w:rsidRDefault="007C6392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332C16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331A7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C8C5C8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1E5D8B1" w14:textId="77777777" w:rsidTr="00923D7D">
        <w:tc>
          <w:tcPr>
            <w:tcW w:w="9670" w:type="dxa"/>
          </w:tcPr>
          <w:p w14:paraId="0FC790BA" w14:textId="77777777" w:rsidR="0085747A" w:rsidRDefault="005D1A8E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14:paraId="7607DA94" w14:textId="01075DC1" w:rsidR="005D1A8E" w:rsidRDefault="001632A1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- uzyskanie pozytywnej oceny z kolokwium pisemnego według skali: </w:t>
            </w:r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0 – 50% pkt. –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51 – 60% pkt. -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61 – 70% pkt. - plus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71 – 80% pkt. -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81 – 90% plus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91 – 100% pkt. -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14:paraId="265943A6" w14:textId="7C92A31C" w:rsidR="00FC60A3" w:rsidRDefault="005D1A8E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FC60A3">
              <w:rPr>
                <w:rFonts w:ascii="Corbel" w:hAnsi="Corbel"/>
                <w:b w:val="0"/>
                <w:smallCaps w:val="0"/>
                <w:szCs w:val="24"/>
              </w:rPr>
              <w:t>wykonanie pracy pisemnej na temat zadany przez prowadzącego</w:t>
            </w:r>
            <w:r w:rsidR="001632A1">
              <w:rPr>
                <w:rFonts w:ascii="Corbel" w:hAnsi="Corbel"/>
                <w:b w:val="0"/>
                <w:smallCaps w:val="0"/>
                <w:szCs w:val="24"/>
              </w:rPr>
              <w:t xml:space="preserve"> i uzyskanie pozytywnej oceny według skali: </w:t>
            </w:r>
            <w:proofErr w:type="spellStart"/>
            <w:r w:rsidR="001632A1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="001632A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1632A1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1632A1">
              <w:rPr>
                <w:rFonts w:ascii="Corbel" w:hAnsi="Corbel"/>
                <w:b w:val="0"/>
                <w:smallCaps w:val="0"/>
                <w:szCs w:val="24"/>
              </w:rPr>
              <w:t xml:space="preserve">+, </w:t>
            </w:r>
            <w:proofErr w:type="spellStart"/>
            <w:r w:rsidR="001632A1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1632A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1632A1">
              <w:rPr>
                <w:rFonts w:ascii="Corbel" w:hAnsi="Corbel"/>
                <w:b w:val="0"/>
                <w:smallCaps w:val="0"/>
                <w:szCs w:val="24"/>
              </w:rPr>
              <w:t>dost</w:t>
            </w:r>
            <w:proofErr w:type="spellEnd"/>
            <w:r w:rsidR="001632A1">
              <w:rPr>
                <w:rFonts w:ascii="Corbel" w:hAnsi="Corbel"/>
                <w:b w:val="0"/>
                <w:smallCaps w:val="0"/>
                <w:szCs w:val="24"/>
              </w:rPr>
              <w:t xml:space="preserve">+, </w:t>
            </w:r>
            <w:proofErr w:type="spellStart"/>
            <w:r w:rsidR="001632A1">
              <w:rPr>
                <w:rFonts w:ascii="Corbel" w:hAnsi="Corbel"/>
                <w:b w:val="0"/>
                <w:smallCaps w:val="0"/>
                <w:szCs w:val="24"/>
              </w:rPr>
              <w:t>dost</w:t>
            </w:r>
            <w:proofErr w:type="spellEnd"/>
            <w:r w:rsidR="001632A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1632A1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FC60A3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4984EFBA" w14:textId="7A13178A" w:rsidR="00FC60A3" w:rsidRDefault="00FC60A3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aktywność</w:t>
            </w:r>
            <w:r w:rsidR="00A05D6A">
              <w:rPr>
                <w:rFonts w:ascii="Corbel" w:hAnsi="Corbel"/>
                <w:b w:val="0"/>
                <w:smallCaps w:val="0"/>
                <w:szCs w:val="24"/>
              </w:rPr>
              <w:t xml:space="preserve">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wykonanie </w:t>
            </w:r>
            <w:r w:rsidR="001632A1">
              <w:rPr>
                <w:rFonts w:ascii="Corbel" w:hAnsi="Corbel"/>
                <w:b w:val="0"/>
                <w:smallCaps w:val="0"/>
                <w:szCs w:val="24"/>
              </w:rPr>
              <w:t xml:space="preserve">i pozytywna 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określonych zadań dydaktycznych. </w:t>
            </w:r>
          </w:p>
          <w:p w14:paraId="0BED83CC" w14:textId="77777777" w:rsidR="00FC60A3" w:rsidRPr="009C54AE" w:rsidRDefault="00FC60A3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9B6BE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C5FA5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216F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35DF8" w:rsidRPr="009C54AE" w14:paraId="70366B02" w14:textId="77777777" w:rsidTr="003E1941">
        <w:tc>
          <w:tcPr>
            <w:tcW w:w="4962" w:type="dxa"/>
            <w:vAlign w:val="center"/>
          </w:tcPr>
          <w:p w14:paraId="6DD1FFF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C55BCB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35DF8" w:rsidRPr="009C54AE" w14:paraId="153EF16C" w14:textId="77777777" w:rsidTr="00923D7D">
        <w:tc>
          <w:tcPr>
            <w:tcW w:w="4962" w:type="dxa"/>
          </w:tcPr>
          <w:p w14:paraId="72B42F73" w14:textId="77777777" w:rsidR="0085747A" w:rsidRPr="009C54AE" w:rsidRDefault="00C61DC5" w:rsidP="00B5132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58D3535" w14:textId="77777777" w:rsidR="0085747A" w:rsidRPr="009C54AE" w:rsidRDefault="005814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35DF8" w:rsidRPr="009C54AE" w14:paraId="6DFF56ED" w14:textId="77777777" w:rsidTr="00923D7D">
        <w:tc>
          <w:tcPr>
            <w:tcW w:w="4962" w:type="dxa"/>
          </w:tcPr>
          <w:p w14:paraId="2AC0746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43F82A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0383AFE3" w14:textId="77777777" w:rsidR="00C61DC5" w:rsidRPr="009C54AE" w:rsidRDefault="00537E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D35DF8" w:rsidRPr="009C54AE" w14:paraId="2F35DED2" w14:textId="77777777" w:rsidTr="00923D7D">
        <w:tc>
          <w:tcPr>
            <w:tcW w:w="4962" w:type="dxa"/>
          </w:tcPr>
          <w:p w14:paraId="77B6BC8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C3BFF">
              <w:rPr>
                <w:rFonts w:ascii="Corbel" w:hAnsi="Corbel"/>
                <w:sz w:val="24"/>
                <w:szCs w:val="24"/>
              </w:rPr>
              <w:t>:</w:t>
            </w:r>
          </w:p>
          <w:p w14:paraId="386B7FC1" w14:textId="77777777" w:rsidR="00BC3BFF" w:rsidRDefault="00BC3B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0F10DA92" w14:textId="77777777" w:rsidR="00BC3BFF" w:rsidRDefault="00BC3B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51570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</w:p>
          <w:p w14:paraId="149DC325" w14:textId="77777777" w:rsidR="00BC3BFF" w:rsidRDefault="00BC3B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35DF8"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</w:p>
          <w:p w14:paraId="03542D73" w14:textId="77777777" w:rsidR="00C61DC5" w:rsidRPr="009C54AE" w:rsidRDefault="00BC3B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35DF8">
              <w:rPr>
                <w:rFonts w:ascii="Corbel" w:hAnsi="Corbel"/>
                <w:sz w:val="24"/>
                <w:szCs w:val="24"/>
              </w:rPr>
              <w:t xml:space="preserve">napisanie pracy </w:t>
            </w:r>
            <w:r w:rsidR="00A71936">
              <w:rPr>
                <w:rFonts w:ascii="Corbel" w:hAnsi="Corbel"/>
                <w:sz w:val="24"/>
                <w:szCs w:val="24"/>
              </w:rPr>
              <w:t>pisemnej</w:t>
            </w:r>
          </w:p>
        </w:tc>
        <w:tc>
          <w:tcPr>
            <w:tcW w:w="4677" w:type="dxa"/>
          </w:tcPr>
          <w:p w14:paraId="4F60416F" w14:textId="77777777"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ABB230F" w14:textId="77777777" w:rsidR="00BC3BFF" w:rsidRDefault="00BC3B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83CB7DD" w14:textId="77777777" w:rsidR="00BC3BFF" w:rsidRDefault="00BC3B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0C6662B8" w14:textId="77777777" w:rsidR="00BC3BFF" w:rsidRDefault="00537E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  <w:p w14:paraId="4EE5E09E" w14:textId="77777777" w:rsidR="00BC3BFF" w:rsidRDefault="00BC3B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63E6FAF1" w14:textId="77777777" w:rsidR="00BC3BFF" w:rsidRPr="009C54AE" w:rsidRDefault="00BC3B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D35DF8" w:rsidRPr="009C54AE" w14:paraId="243DE48C" w14:textId="77777777" w:rsidTr="00923D7D">
        <w:tc>
          <w:tcPr>
            <w:tcW w:w="4962" w:type="dxa"/>
          </w:tcPr>
          <w:p w14:paraId="40B1EE0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504CD1F" w14:textId="77777777" w:rsidR="0085747A" w:rsidRPr="009C54AE" w:rsidRDefault="00D35DF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D35DF8" w:rsidRPr="009C54AE" w14:paraId="4DD79F2F" w14:textId="77777777" w:rsidTr="00923D7D">
        <w:tc>
          <w:tcPr>
            <w:tcW w:w="4962" w:type="dxa"/>
          </w:tcPr>
          <w:p w14:paraId="757590D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A4395D3" w14:textId="77777777" w:rsidR="0085747A" w:rsidRPr="009C54AE" w:rsidRDefault="00877C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402BE9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57867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CF7A7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29A409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AA4FCE5" w14:textId="77777777" w:rsidTr="0071620A">
        <w:trPr>
          <w:trHeight w:val="397"/>
        </w:trPr>
        <w:tc>
          <w:tcPr>
            <w:tcW w:w="3544" w:type="dxa"/>
          </w:tcPr>
          <w:p w14:paraId="12AD73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336714B" w14:textId="77777777"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48D525DA" w14:textId="77777777" w:rsidTr="0071620A">
        <w:trPr>
          <w:trHeight w:val="397"/>
        </w:trPr>
        <w:tc>
          <w:tcPr>
            <w:tcW w:w="3544" w:type="dxa"/>
          </w:tcPr>
          <w:p w14:paraId="2686D54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DB1CB68" w14:textId="77777777"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41A0A9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14258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DEFB4F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7A6B59D" w14:textId="77777777" w:rsidTr="0071620A">
        <w:trPr>
          <w:trHeight w:val="397"/>
        </w:trPr>
        <w:tc>
          <w:tcPr>
            <w:tcW w:w="7513" w:type="dxa"/>
          </w:tcPr>
          <w:p w14:paraId="5FFEE95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EABF4DE" w14:textId="77777777" w:rsidR="005D4C40" w:rsidRDefault="005D4C40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Bargiel-Matusiewicz K.,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Negocjacje i mediacje,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Polskie Wyd. Ekonomiczne, Warszawa 2014,</w:t>
            </w:r>
          </w:p>
          <w:p w14:paraId="25DDDCDD" w14:textId="52403998" w:rsidR="005D4C40" w:rsidRDefault="005D4C40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Gruca-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Negocjacje i mediacje w kręgu pomocy, wychowania i prawa,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UR, Rzeszów 2011,</w:t>
            </w:r>
          </w:p>
          <w:p w14:paraId="04EE5709" w14:textId="6F4DB487" w:rsidR="00212622" w:rsidRDefault="00212622" w:rsidP="00877C22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Kalisz A., Zienkiewicz A.,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Polubowne rozwiązywanie konfliktów w pomocy społecznej. Komunikacja, psychologia konfliktów, negocjacje i mediacje socjalne,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Humanitas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Sosnowiec 2015,</w:t>
            </w:r>
          </w:p>
          <w:p w14:paraId="4B6ED9A2" w14:textId="77777777" w:rsidR="005D4C40" w:rsidRDefault="005D4C40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2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Leksykon mediacji,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M. Cetera,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Tabernacka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2023,</w:t>
            </w:r>
          </w:p>
          <w:p w14:paraId="76A00366" w14:textId="77777777" w:rsidR="005D4C40" w:rsidRDefault="005D4C40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Mediacje. Teoria i praktyka,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3 wyd.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rozsz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red. E.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Gmurzyńska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R. Morek, Wolters Kluwer </w:t>
            </w:r>
            <w:r w:rsidRPr="006727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Polska, Warszawa 2018,</w:t>
            </w:r>
          </w:p>
          <w:p w14:paraId="50CB7079" w14:textId="73AF614E" w:rsidR="00BC3BFF" w:rsidRPr="005D4C40" w:rsidRDefault="005D4C40" w:rsidP="005D4C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Tabernacka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Negocjacje i mediacje w sferze publicznej,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3, Wolters Kluwer Polska, Warszawa 2024.</w:t>
            </w:r>
          </w:p>
        </w:tc>
      </w:tr>
      <w:tr w:rsidR="0085747A" w:rsidRPr="009C54AE" w14:paraId="040B49C5" w14:textId="77777777" w:rsidTr="0071620A">
        <w:trPr>
          <w:trHeight w:val="397"/>
        </w:trPr>
        <w:tc>
          <w:tcPr>
            <w:tcW w:w="7513" w:type="dxa"/>
          </w:tcPr>
          <w:p w14:paraId="0B9D4EFB" w14:textId="1629DAB3" w:rsidR="005D4C4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CEBBAE4" w14:textId="77777777" w:rsidR="005D4C40" w:rsidRDefault="005D4C40" w:rsidP="005D4C40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Duda A., </w:t>
            </w:r>
            <w:r w:rsidRPr="0022604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Masz prawo do mediacji w szkole. Zarys pracy mediatora szkolnego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Naukowe Scholar, Warszawa 2019.</w:t>
            </w:r>
          </w:p>
          <w:p w14:paraId="6A6D9025" w14:textId="77777777" w:rsidR="005D4C40" w:rsidRDefault="005D4C40" w:rsidP="00794B98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Fischer R., Ury W., Patton B.,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Dochodząc do tak. Negocjowanie bez poddawania się,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Polskie Wyd. Ekonomiczne, Warszawa 2013 (wyd. III),</w:t>
            </w:r>
          </w:p>
          <w:p w14:paraId="083FDB0C" w14:textId="77777777" w:rsidR="005D4C40" w:rsidRDefault="005D4C40" w:rsidP="00794B98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Gordon T., </w:t>
            </w:r>
            <w:r w:rsidRPr="006A33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Wychowanie bez porażek w szkole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Pax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2000,</w:t>
            </w:r>
          </w:p>
          <w:p w14:paraId="14C31BA7" w14:textId="77777777" w:rsidR="005D4C40" w:rsidRDefault="005D4C40" w:rsidP="003B4FF3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Gójska A.,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 rodzinne,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Uniwersytetu Warszawskiego, Warszawa 2014,</w:t>
            </w:r>
          </w:p>
          <w:p w14:paraId="0DA1EC34" w14:textId="77777777" w:rsidR="005D4C40" w:rsidRDefault="005D4C40" w:rsidP="003B4FF3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4C4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Konflikt – negocjacje – kultura – komunikacja. Psychospołeczne uwarunkowania i aplikacje,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A. Stefańska, 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Knocińska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E. Kwiatkowska, Wyd. Adama Marszałek, Toruń 2014,</w:t>
            </w:r>
          </w:p>
          <w:p w14:paraId="17EF4875" w14:textId="77777777" w:rsidR="005D4C40" w:rsidRDefault="005D4C40" w:rsidP="00794B98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Mediacja. Nieletni przestępcy i ich ofiary,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B.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Czarneckiej-Dzialuk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D. Wójcik, Oficyna Naukowa, Warszawa 1999,</w:t>
            </w:r>
          </w:p>
          <w:p w14:paraId="51BB6182" w14:textId="77777777" w:rsidR="005D4C40" w:rsidRDefault="005D4C40" w:rsidP="005D4C40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Moore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Ch.W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Mediacje, praktyczne strategie rozwiązywania konfliktów,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 Polska, Warszawa 2003,</w:t>
            </w:r>
          </w:p>
          <w:p w14:paraId="1C988A20" w14:textId="77777777" w:rsidR="005D4C40" w:rsidRDefault="005D4C40" w:rsidP="00794B98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Olejarz M., Lipowicz E.,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Bąbka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6A33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Kooperacja, mediacja, komunikacja. Perspektywa edukacyjna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Zielonogórski, Zielona Góra 2020,</w:t>
            </w:r>
          </w:p>
          <w:p w14:paraId="22F7B58F" w14:textId="77777777" w:rsidR="005D4C40" w:rsidRDefault="005D4C40" w:rsidP="00794B98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4C4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Prawno-psychologiczne uwarunkowania mediacji i negocjacji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S.L.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Stadniczeńko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Uniwersytetu Opolskiego, Opole 2006,</w:t>
            </w:r>
          </w:p>
          <w:p w14:paraId="13FCF0D0" w14:textId="77777777" w:rsidR="005D4C40" w:rsidRDefault="005D4C40" w:rsidP="0084606F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Rynkowska D.,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Artymiak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 w pracy socjalnej,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UR, Rzeszów 2014,</w:t>
            </w:r>
          </w:p>
          <w:p w14:paraId="69AF2870" w14:textId="77777777" w:rsidR="005D4C40" w:rsidRDefault="005D4C40" w:rsidP="00BC3BFF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Sztuka skutecznego prowadzenia mediacji i negocjacji. Zagadnienia psychologiczne i komunikacyjne,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Binsztoka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Marina, Wrocław 2013.</w:t>
            </w:r>
          </w:p>
          <w:p w14:paraId="528CF120" w14:textId="7FAF3876" w:rsidR="001632A1" w:rsidRPr="00BC3BFF" w:rsidRDefault="005D4C40" w:rsidP="005D4C40">
            <w:pPr>
              <w:spacing w:after="0" w:line="240" w:lineRule="auto"/>
              <w:contextualSpacing/>
              <w:rPr>
                <w:b/>
                <w:smallCaps/>
                <w:color w:val="000000"/>
              </w:rPr>
            </w:pPr>
            <w:r w:rsidRPr="003B4FF3">
              <w:rPr>
                <w:rStyle w:val="Wyrnieniedelikatne"/>
                <w:rFonts w:ascii="Corbel" w:hAnsi="Corbel"/>
                <w:i w:val="0"/>
                <w:color w:val="000000" w:themeColor="text1"/>
                <w:sz w:val="24"/>
                <w:szCs w:val="24"/>
              </w:rPr>
              <w:t>Urbańska M</w:t>
            </w:r>
            <w:r w:rsidRPr="003B4FF3">
              <w:rPr>
                <w:rStyle w:val="Wyrnieniedelikatne"/>
                <w:rFonts w:ascii="Corbel" w:hAnsi="Corbel"/>
                <w:color w:val="000000" w:themeColor="text1"/>
                <w:sz w:val="24"/>
                <w:szCs w:val="24"/>
              </w:rPr>
              <w:t xml:space="preserve">., </w:t>
            </w:r>
            <w:r>
              <w:rPr>
                <w:rStyle w:val="Wyrnieniedelikatne"/>
                <w:rFonts w:ascii="Corbel" w:hAnsi="Corbel"/>
                <w:color w:val="000000" w:themeColor="text1"/>
                <w:sz w:val="24"/>
                <w:szCs w:val="24"/>
              </w:rPr>
              <w:t>Mediacja w sprawach nieletnich – wymiar wychowawczy, „</w:t>
            </w:r>
            <w:r>
              <w:rPr>
                <w:rStyle w:val="Wyrnieniedelikatne"/>
                <w:rFonts w:ascii="Corbel" w:hAnsi="Corbel"/>
                <w:i w:val="0"/>
                <w:color w:val="000000" w:themeColor="text1"/>
                <w:sz w:val="24"/>
                <w:szCs w:val="24"/>
              </w:rPr>
              <w:t>Lubelski Rocznik Pedagogiczny” 2021 z. 1.</w:t>
            </w:r>
          </w:p>
        </w:tc>
      </w:tr>
    </w:tbl>
    <w:p w14:paraId="4019C8A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34AB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9C9EF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FC976" w14:textId="77777777" w:rsidR="00E17392" w:rsidRDefault="00E17392" w:rsidP="00C16ABF">
      <w:pPr>
        <w:spacing w:after="0" w:line="240" w:lineRule="auto"/>
      </w:pPr>
      <w:r>
        <w:separator/>
      </w:r>
    </w:p>
  </w:endnote>
  <w:endnote w:type="continuationSeparator" w:id="0">
    <w:p w14:paraId="3DE70740" w14:textId="77777777" w:rsidR="00E17392" w:rsidRDefault="00E1739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AA84C" w14:textId="77777777" w:rsidR="00E17392" w:rsidRDefault="00E17392" w:rsidP="00C16ABF">
      <w:pPr>
        <w:spacing w:after="0" w:line="240" w:lineRule="auto"/>
      </w:pPr>
      <w:r>
        <w:separator/>
      </w:r>
    </w:p>
  </w:footnote>
  <w:footnote w:type="continuationSeparator" w:id="0">
    <w:p w14:paraId="31C2DF1D" w14:textId="77777777" w:rsidR="00E17392" w:rsidRDefault="00E17392" w:rsidP="00C16ABF">
      <w:pPr>
        <w:spacing w:after="0" w:line="240" w:lineRule="auto"/>
      </w:pPr>
      <w:r>
        <w:continuationSeparator/>
      </w:r>
    </w:p>
  </w:footnote>
  <w:footnote w:id="1">
    <w:p w14:paraId="3F50721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2C1B69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69A5BE5"/>
    <w:multiLevelType w:val="hybridMultilevel"/>
    <w:tmpl w:val="906AA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06DF"/>
    <w:rsid w:val="000046B9"/>
    <w:rsid w:val="000048FD"/>
    <w:rsid w:val="000077B4"/>
    <w:rsid w:val="00015B8F"/>
    <w:rsid w:val="00022ECE"/>
    <w:rsid w:val="00042A51"/>
    <w:rsid w:val="00042D2E"/>
    <w:rsid w:val="00043F64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395A"/>
    <w:rsid w:val="001131AE"/>
    <w:rsid w:val="0012263C"/>
    <w:rsid w:val="00124BFF"/>
    <w:rsid w:val="0012560E"/>
    <w:rsid w:val="00127108"/>
    <w:rsid w:val="00134B13"/>
    <w:rsid w:val="00146BC0"/>
    <w:rsid w:val="00153C41"/>
    <w:rsid w:val="00154381"/>
    <w:rsid w:val="00156782"/>
    <w:rsid w:val="001632A1"/>
    <w:rsid w:val="00163DC3"/>
    <w:rsid w:val="001640A7"/>
    <w:rsid w:val="00164646"/>
    <w:rsid w:val="00164FA7"/>
    <w:rsid w:val="00166A03"/>
    <w:rsid w:val="001718A7"/>
    <w:rsid w:val="001737CF"/>
    <w:rsid w:val="00176083"/>
    <w:rsid w:val="001770C7"/>
    <w:rsid w:val="00184E90"/>
    <w:rsid w:val="00192F37"/>
    <w:rsid w:val="001A4E9E"/>
    <w:rsid w:val="001A70D2"/>
    <w:rsid w:val="001B1869"/>
    <w:rsid w:val="001B230A"/>
    <w:rsid w:val="001D657B"/>
    <w:rsid w:val="001D7B54"/>
    <w:rsid w:val="001E0209"/>
    <w:rsid w:val="001F2CA2"/>
    <w:rsid w:val="002077E6"/>
    <w:rsid w:val="00212622"/>
    <w:rsid w:val="002144C0"/>
    <w:rsid w:val="0022477D"/>
    <w:rsid w:val="00226049"/>
    <w:rsid w:val="002278A9"/>
    <w:rsid w:val="002336F9"/>
    <w:rsid w:val="002400B4"/>
    <w:rsid w:val="0024028F"/>
    <w:rsid w:val="00244ABC"/>
    <w:rsid w:val="00281FF2"/>
    <w:rsid w:val="002857DE"/>
    <w:rsid w:val="00291567"/>
    <w:rsid w:val="002A22BF"/>
    <w:rsid w:val="002A2389"/>
    <w:rsid w:val="002A671D"/>
    <w:rsid w:val="002A71A2"/>
    <w:rsid w:val="002B4D55"/>
    <w:rsid w:val="002B5EA0"/>
    <w:rsid w:val="002B6119"/>
    <w:rsid w:val="002C1F06"/>
    <w:rsid w:val="002C4994"/>
    <w:rsid w:val="002C5A99"/>
    <w:rsid w:val="002D1DE8"/>
    <w:rsid w:val="002D3375"/>
    <w:rsid w:val="002D73D4"/>
    <w:rsid w:val="002F02A3"/>
    <w:rsid w:val="002F3749"/>
    <w:rsid w:val="002F4ABE"/>
    <w:rsid w:val="003018BA"/>
    <w:rsid w:val="0030395F"/>
    <w:rsid w:val="00305C92"/>
    <w:rsid w:val="003151C5"/>
    <w:rsid w:val="00317235"/>
    <w:rsid w:val="003343CF"/>
    <w:rsid w:val="00346FE9"/>
    <w:rsid w:val="0034759A"/>
    <w:rsid w:val="003503F6"/>
    <w:rsid w:val="003530DD"/>
    <w:rsid w:val="00363F78"/>
    <w:rsid w:val="003728B3"/>
    <w:rsid w:val="003746EF"/>
    <w:rsid w:val="00395207"/>
    <w:rsid w:val="003A0A5B"/>
    <w:rsid w:val="003A1176"/>
    <w:rsid w:val="003B4FF3"/>
    <w:rsid w:val="003C0BAE"/>
    <w:rsid w:val="003D18A9"/>
    <w:rsid w:val="003D3954"/>
    <w:rsid w:val="003D6CE2"/>
    <w:rsid w:val="003D7092"/>
    <w:rsid w:val="003E1941"/>
    <w:rsid w:val="003E2FE6"/>
    <w:rsid w:val="003E49D5"/>
    <w:rsid w:val="003F38C0"/>
    <w:rsid w:val="004000BE"/>
    <w:rsid w:val="00414E3C"/>
    <w:rsid w:val="0042244A"/>
    <w:rsid w:val="0042745A"/>
    <w:rsid w:val="00431D5C"/>
    <w:rsid w:val="004362C6"/>
    <w:rsid w:val="00437FA2"/>
    <w:rsid w:val="00445970"/>
    <w:rsid w:val="0045635C"/>
    <w:rsid w:val="0045729E"/>
    <w:rsid w:val="004616A4"/>
    <w:rsid w:val="00461EFC"/>
    <w:rsid w:val="004652C2"/>
    <w:rsid w:val="004706D1"/>
    <w:rsid w:val="00471326"/>
    <w:rsid w:val="0047598D"/>
    <w:rsid w:val="004840FD"/>
    <w:rsid w:val="004868BE"/>
    <w:rsid w:val="00490F7D"/>
    <w:rsid w:val="00491678"/>
    <w:rsid w:val="00493D44"/>
    <w:rsid w:val="004968E2"/>
    <w:rsid w:val="00496DFC"/>
    <w:rsid w:val="004A3EEA"/>
    <w:rsid w:val="004A4D1F"/>
    <w:rsid w:val="004C53B7"/>
    <w:rsid w:val="004D5282"/>
    <w:rsid w:val="004F1551"/>
    <w:rsid w:val="004F55A3"/>
    <w:rsid w:val="0050496F"/>
    <w:rsid w:val="00513B6F"/>
    <w:rsid w:val="00517C63"/>
    <w:rsid w:val="00522995"/>
    <w:rsid w:val="00526C94"/>
    <w:rsid w:val="005363C4"/>
    <w:rsid w:val="00536BDE"/>
    <w:rsid w:val="00537E44"/>
    <w:rsid w:val="00543ACC"/>
    <w:rsid w:val="00551020"/>
    <w:rsid w:val="00553272"/>
    <w:rsid w:val="00561D3B"/>
    <w:rsid w:val="0056696D"/>
    <w:rsid w:val="00573EF9"/>
    <w:rsid w:val="00575866"/>
    <w:rsid w:val="00581477"/>
    <w:rsid w:val="00592BAE"/>
    <w:rsid w:val="0059484D"/>
    <w:rsid w:val="005A0855"/>
    <w:rsid w:val="005A3196"/>
    <w:rsid w:val="005C080F"/>
    <w:rsid w:val="005C55E5"/>
    <w:rsid w:val="005C696A"/>
    <w:rsid w:val="005D1A8E"/>
    <w:rsid w:val="005D4C40"/>
    <w:rsid w:val="005E63BD"/>
    <w:rsid w:val="005E6E85"/>
    <w:rsid w:val="005F31D2"/>
    <w:rsid w:val="0061029B"/>
    <w:rsid w:val="00617230"/>
    <w:rsid w:val="00621CE1"/>
    <w:rsid w:val="006277E0"/>
    <w:rsid w:val="00627FC9"/>
    <w:rsid w:val="006315B7"/>
    <w:rsid w:val="00641238"/>
    <w:rsid w:val="00647FA8"/>
    <w:rsid w:val="00650C5F"/>
    <w:rsid w:val="00654934"/>
    <w:rsid w:val="006620D9"/>
    <w:rsid w:val="00671958"/>
    <w:rsid w:val="0067278F"/>
    <w:rsid w:val="00675843"/>
    <w:rsid w:val="006810FB"/>
    <w:rsid w:val="00696477"/>
    <w:rsid w:val="006A3390"/>
    <w:rsid w:val="006B03A7"/>
    <w:rsid w:val="006D050F"/>
    <w:rsid w:val="006D6139"/>
    <w:rsid w:val="006E5D65"/>
    <w:rsid w:val="006F1282"/>
    <w:rsid w:val="006F1FBC"/>
    <w:rsid w:val="006F31E2"/>
    <w:rsid w:val="006F38BA"/>
    <w:rsid w:val="00706544"/>
    <w:rsid w:val="007072BA"/>
    <w:rsid w:val="0071620A"/>
    <w:rsid w:val="00724677"/>
    <w:rsid w:val="00725459"/>
    <w:rsid w:val="007327BD"/>
    <w:rsid w:val="00734608"/>
    <w:rsid w:val="00743D6E"/>
    <w:rsid w:val="00745302"/>
    <w:rsid w:val="00745E24"/>
    <w:rsid w:val="007461D6"/>
    <w:rsid w:val="00746EC8"/>
    <w:rsid w:val="00763BF1"/>
    <w:rsid w:val="00766FD4"/>
    <w:rsid w:val="0078168C"/>
    <w:rsid w:val="00787C2A"/>
    <w:rsid w:val="00790E27"/>
    <w:rsid w:val="00794B98"/>
    <w:rsid w:val="007A4022"/>
    <w:rsid w:val="007A6E6E"/>
    <w:rsid w:val="007B3BEA"/>
    <w:rsid w:val="007C3299"/>
    <w:rsid w:val="007C3BCC"/>
    <w:rsid w:val="007C4546"/>
    <w:rsid w:val="007C6392"/>
    <w:rsid w:val="007D6E56"/>
    <w:rsid w:val="007D7147"/>
    <w:rsid w:val="007F1652"/>
    <w:rsid w:val="007F4155"/>
    <w:rsid w:val="007F5D31"/>
    <w:rsid w:val="007F62B4"/>
    <w:rsid w:val="0081554D"/>
    <w:rsid w:val="00815B07"/>
    <w:rsid w:val="0081707E"/>
    <w:rsid w:val="00820755"/>
    <w:rsid w:val="008449B3"/>
    <w:rsid w:val="0084606F"/>
    <w:rsid w:val="0085747A"/>
    <w:rsid w:val="0086391D"/>
    <w:rsid w:val="00877C22"/>
    <w:rsid w:val="00884922"/>
    <w:rsid w:val="00884CE2"/>
    <w:rsid w:val="00885AD1"/>
    <w:rsid w:val="00885F64"/>
    <w:rsid w:val="008917F9"/>
    <w:rsid w:val="008A45F7"/>
    <w:rsid w:val="008A7C72"/>
    <w:rsid w:val="008C0CC0"/>
    <w:rsid w:val="008C19A9"/>
    <w:rsid w:val="008C379D"/>
    <w:rsid w:val="008C475D"/>
    <w:rsid w:val="008C5147"/>
    <w:rsid w:val="008C5359"/>
    <w:rsid w:val="008C5363"/>
    <w:rsid w:val="008D0EA5"/>
    <w:rsid w:val="008D3DFB"/>
    <w:rsid w:val="008D5996"/>
    <w:rsid w:val="008E64F4"/>
    <w:rsid w:val="008F1190"/>
    <w:rsid w:val="008F12C9"/>
    <w:rsid w:val="008F689E"/>
    <w:rsid w:val="008F6E29"/>
    <w:rsid w:val="00902FFD"/>
    <w:rsid w:val="00916188"/>
    <w:rsid w:val="00923D7D"/>
    <w:rsid w:val="009370D9"/>
    <w:rsid w:val="00945D5E"/>
    <w:rsid w:val="009508DF"/>
    <w:rsid w:val="00950DAC"/>
    <w:rsid w:val="00954A07"/>
    <w:rsid w:val="00961A9E"/>
    <w:rsid w:val="00962A69"/>
    <w:rsid w:val="009654E0"/>
    <w:rsid w:val="00974904"/>
    <w:rsid w:val="00982903"/>
    <w:rsid w:val="00997F14"/>
    <w:rsid w:val="009A78D9"/>
    <w:rsid w:val="009B17D7"/>
    <w:rsid w:val="009C04AF"/>
    <w:rsid w:val="009C1331"/>
    <w:rsid w:val="009C3E31"/>
    <w:rsid w:val="009C54AE"/>
    <w:rsid w:val="009C788E"/>
    <w:rsid w:val="009E3B41"/>
    <w:rsid w:val="009F3C5C"/>
    <w:rsid w:val="009F4610"/>
    <w:rsid w:val="009F6533"/>
    <w:rsid w:val="00A00ECC"/>
    <w:rsid w:val="00A05D6A"/>
    <w:rsid w:val="00A155EE"/>
    <w:rsid w:val="00A220D2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1936"/>
    <w:rsid w:val="00A75450"/>
    <w:rsid w:val="00A84C85"/>
    <w:rsid w:val="00A9620F"/>
    <w:rsid w:val="00A97DE1"/>
    <w:rsid w:val="00AA1FCC"/>
    <w:rsid w:val="00AB04B6"/>
    <w:rsid w:val="00AB053C"/>
    <w:rsid w:val="00AC7E07"/>
    <w:rsid w:val="00AD1146"/>
    <w:rsid w:val="00AD1AB7"/>
    <w:rsid w:val="00AD27D3"/>
    <w:rsid w:val="00AD5972"/>
    <w:rsid w:val="00AD66D6"/>
    <w:rsid w:val="00AE1160"/>
    <w:rsid w:val="00AE203C"/>
    <w:rsid w:val="00AE2E74"/>
    <w:rsid w:val="00AE5FCB"/>
    <w:rsid w:val="00AF0A9C"/>
    <w:rsid w:val="00AF2C1E"/>
    <w:rsid w:val="00B06142"/>
    <w:rsid w:val="00B135B1"/>
    <w:rsid w:val="00B3130B"/>
    <w:rsid w:val="00B40ADB"/>
    <w:rsid w:val="00B42EDE"/>
    <w:rsid w:val="00B43B77"/>
    <w:rsid w:val="00B43E80"/>
    <w:rsid w:val="00B5132E"/>
    <w:rsid w:val="00B607DB"/>
    <w:rsid w:val="00B66529"/>
    <w:rsid w:val="00B73156"/>
    <w:rsid w:val="00B75946"/>
    <w:rsid w:val="00B8056E"/>
    <w:rsid w:val="00B80BB8"/>
    <w:rsid w:val="00B819C8"/>
    <w:rsid w:val="00B82308"/>
    <w:rsid w:val="00B83A76"/>
    <w:rsid w:val="00B90885"/>
    <w:rsid w:val="00BB520A"/>
    <w:rsid w:val="00BC3BFF"/>
    <w:rsid w:val="00BD3869"/>
    <w:rsid w:val="00BD3F3D"/>
    <w:rsid w:val="00BD66E9"/>
    <w:rsid w:val="00BD6FF4"/>
    <w:rsid w:val="00BE069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0068"/>
    <w:rsid w:val="00C61DC5"/>
    <w:rsid w:val="00C67E92"/>
    <w:rsid w:val="00C70A26"/>
    <w:rsid w:val="00C766DF"/>
    <w:rsid w:val="00C82D01"/>
    <w:rsid w:val="00C94B98"/>
    <w:rsid w:val="00CA2B96"/>
    <w:rsid w:val="00CA5089"/>
    <w:rsid w:val="00CB42CB"/>
    <w:rsid w:val="00CB61F2"/>
    <w:rsid w:val="00CC1FA3"/>
    <w:rsid w:val="00CD6897"/>
    <w:rsid w:val="00CE5BAC"/>
    <w:rsid w:val="00CF25BE"/>
    <w:rsid w:val="00CF57DF"/>
    <w:rsid w:val="00CF78ED"/>
    <w:rsid w:val="00D02B25"/>
    <w:rsid w:val="00D02EBA"/>
    <w:rsid w:val="00D04929"/>
    <w:rsid w:val="00D060E7"/>
    <w:rsid w:val="00D17C3C"/>
    <w:rsid w:val="00D26B2C"/>
    <w:rsid w:val="00D352C9"/>
    <w:rsid w:val="00D35DF8"/>
    <w:rsid w:val="00D425B2"/>
    <w:rsid w:val="00D428D6"/>
    <w:rsid w:val="00D51570"/>
    <w:rsid w:val="00D552B2"/>
    <w:rsid w:val="00D608D1"/>
    <w:rsid w:val="00D63A28"/>
    <w:rsid w:val="00D74119"/>
    <w:rsid w:val="00D8075B"/>
    <w:rsid w:val="00D808DB"/>
    <w:rsid w:val="00D8678B"/>
    <w:rsid w:val="00D93D62"/>
    <w:rsid w:val="00DA2114"/>
    <w:rsid w:val="00DA4EBE"/>
    <w:rsid w:val="00DB494C"/>
    <w:rsid w:val="00DB7F48"/>
    <w:rsid w:val="00DE09C0"/>
    <w:rsid w:val="00DE3225"/>
    <w:rsid w:val="00DE4A14"/>
    <w:rsid w:val="00DF320D"/>
    <w:rsid w:val="00DF71C8"/>
    <w:rsid w:val="00E129B8"/>
    <w:rsid w:val="00E17392"/>
    <w:rsid w:val="00E21E7D"/>
    <w:rsid w:val="00E22FBC"/>
    <w:rsid w:val="00E24BF5"/>
    <w:rsid w:val="00E25338"/>
    <w:rsid w:val="00E51E44"/>
    <w:rsid w:val="00E63348"/>
    <w:rsid w:val="00E77E88"/>
    <w:rsid w:val="00E8107D"/>
    <w:rsid w:val="00E951BF"/>
    <w:rsid w:val="00E960BB"/>
    <w:rsid w:val="00EA2074"/>
    <w:rsid w:val="00EA4832"/>
    <w:rsid w:val="00EA4E9D"/>
    <w:rsid w:val="00EB0C34"/>
    <w:rsid w:val="00EB2146"/>
    <w:rsid w:val="00EC4899"/>
    <w:rsid w:val="00ED03AB"/>
    <w:rsid w:val="00ED32D2"/>
    <w:rsid w:val="00ED7581"/>
    <w:rsid w:val="00EE32DE"/>
    <w:rsid w:val="00EE5457"/>
    <w:rsid w:val="00F070AB"/>
    <w:rsid w:val="00F10AA0"/>
    <w:rsid w:val="00F17567"/>
    <w:rsid w:val="00F2032F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60A3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721B2"/>
  <w15:docId w15:val="{50068AAE-E1DD-4AD4-B69F-4D292325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553272"/>
  </w:style>
  <w:style w:type="character" w:styleId="Wyrnieniedelikatne">
    <w:name w:val="Subtle Emphasis"/>
    <w:basedOn w:val="Domylnaczcionkaakapitu"/>
    <w:uiPriority w:val="19"/>
    <w:qFormat/>
    <w:rsid w:val="003B4FF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11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6D7FB-CB09-46D1-B822-B87218B83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5</Pages>
  <Words>1245</Words>
  <Characters>7474</Characters>
  <Application>Microsoft Office Word</Application>
  <DocSecurity>0</DocSecurity>
  <Lines>62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5</cp:revision>
  <cp:lastPrinted>2019-02-06T12:12:00Z</cp:lastPrinted>
  <dcterms:created xsi:type="dcterms:W3CDTF">2024-09-15T15:25:00Z</dcterms:created>
  <dcterms:modified xsi:type="dcterms:W3CDTF">2026-04-30T06:42:00Z</dcterms:modified>
</cp:coreProperties>
</file>